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1A" w:rsidRPr="00D6680A" w:rsidRDefault="00290E1A" w:rsidP="005C5FD5">
      <w:pPr>
        <w:pStyle w:val="Title"/>
        <w:ind w:right="27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90E1A" w:rsidRPr="00D6680A" w:rsidRDefault="00290E1A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90E1A" w:rsidRPr="00D6680A" w:rsidRDefault="00290E1A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90E1A" w:rsidRPr="00D6680A" w:rsidRDefault="00290E1A" w:rsidP="0095302F">
      <w:pPr>
        <w:rPr>
          <w:rFonts w:ascii="Times New Roman" w:hAnsi="Times New Roman" w:cs="Times New Roman"/>
          <w:sz w:val="24"/>
          <w:szCs w:val="24"/>
        </w:rPr>
      </w:pPr>
    </w:p>
    <w:p w:rsidR="00290E1A" w:rsidRPr="00D6680A" w:rsidRDefault="00290E1A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14.11.2023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348</w:t>
      </w:r>
    </w:p>
    <w:p w:rsidR="00290E1A" w:rsidRPr="00D6680A" w:rsidRDefault="00290E1A" w:rsidP="00D163FE">
      <w:pPr>
        <w:tabs>
          <w:tab w:val="left" w:pos="7530"/>
        </w:tabs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0E1A" w:rsidRPr="00D6680A" w:rsidRDefault="00290E1A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0E1A" w:rsidRPr="00D6680A" w:rsidRDefault="00290E1A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0E1A" w:rsidRPr="00D6680A" w:rsidRDefault="00290E1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290E1A" w:rsidRPr="00D6680A" w:rsidRDefault="00290E1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90E1A" w:rsidRPr="00D6680A" w:rsidRDefault="00290E1A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290E1A" w:rsidRPr="00D6680A" w:rsidRDefault="00290E1A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290E1A" w:rsidRPr="00D6680A" w:rsidRDefault="00290E1A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0E1A" w:rsidRPr="00813789" w:rsidRDefault="00290E1A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90E1A" w:rsidRPr="00813789" w:rsidRDefault="00290E1A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90E1A" w:rsidRDefault="00290E1A" w:rsidP="00A012EB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4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 24 решения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 (в редакции решения Унечского района Совета народных депутатов от 17.02.2023 № 6-217, 28.04.2023 №6-221, 31.05.2023 №6-228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,29.08.2023 №6-233,</w:t>
      </w:r>
      <w:r w:rsidRPr="00A012E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14.09.2023 №6-235</w:t>
      </w:r>
      <w:r w:rsidRPr="00EE74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290E1A" w:rsidRPr="006D3F67" w:rsidRDefault="00290E1A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6D3F67" w:rsidRDefault="00290E1A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90E1A" w:rsidRPr="006D3F67" w:rsidRDefault="00290E1A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90E1A" w:rsidRPr="006D3F67" w:rsidRDefault="00290E1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 w:rsidRPr="00A012EB">
        <w:rPr>
          <w:rFonts w:ascii="Times New Roman" w:hAnsi="Times New Roman" w:cs="Times New Roman"/>
          <w:sz w:val="24"/>
          <w:szCs w:val="24"/>
        </w:rPr>
        <w:t>743249205,58</w:t>
      </w:r>
      <w:r w:rsidRPr="00385E75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 w:rsidRPr="00A012EB">
        <w:rPr>
          <w:rFonts w:ascii="Times New Roman" w:hAnsi="Times New Roman" w:cs="Times New Roman"/>
          <w:sz w:val="24"/>
          <w:szCs w:val="24"/>
        </w:rPr>
        <w:t>712688223,56</w:t>
      </w:r>
      <w:r w:rsidRPr="006D3F67">
        <w:rPr>
          <w:rFonts w:ascii="Times New Roman" w:hAnsi="Times New Roman" w:cs="Times New Roman"/>
          <w:sz w:val="24"/>
          <w:szCs w:val="24"/>
        </w:rPr>
        <w:t xml:space="preserve">рублей, с превышением </w:t>
      </w:r>
      <w:r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6D3F67">
        <w:rPr>
          <w:rFonts w:ascii="Times New Roman" w:hAnsi="Times New Roman" w:cs="Times New Roman"/>
          <w:sz w:val="24"/>
          <w:szCs w:val="24"/>
        </w:rPr>
        <w:t xml:space="preserve">над </w:t>
      </w:r>
      <w:r>
        <w:rPr>
          <w:rFonts w:ascii="Times New Roman" w:hAnsi="Times New Roman" w:cs="Times New Roman"/>
          <w:sz w:val="24"/>
          <w:szCs w:val="24"/>
        </w:rPr>
        <w:t xml:space="preserve">расходами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30560982,02 </w:t>
      </w:r>
      <w:r w:rsidRPr="006D3F67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290E1A" w:rsidRPr="006D3F67" w:rsidRDefault="00290E1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290E1A" w:rsidRPr="006D3F67" w:rsidRDefault="00290E1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290E1A" w:rsidRPr="006D3F67" w:rsidRDefault="00290E1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290E1A" w:rsidRPr="006D3F67" w:rsidRDefault="00290E1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290E1A" w:rsidRPr="006D3F67" w:rsidRDefault="00290E1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D3F67">
        <w:rPr>
          <w:rFonts w:ascii="Times New Roman" w:hAnsi="Times New Roman" w:cs="Times New Roman"/>
          <w:sz w:val="24"/>
          <w:szCs w:val="24"/>
        </w:rPr>
        <w:t xml:space="preserve">инансовому управлению администрации Унечского района направить в Унечский районный Совет народных депутатов, </w:t>
      </w:r>
      <w:r>
        <w:rPr>
          <w:rFonts w:ascii="Times New Roman" w:hAnsi="Times New Roman" w:cs="Times New Roman"/>
          <w:sz w:val="24"/>
          <w:szCs w:val="24"/>
        </w:rPr>
        <w:t>Контрольно-с</w:t>
      </w:r>
      <w:r w:rsidRPr="006D3F67">
        <w:rPr>
          <w:rFonts w:ascii="Times New Roman" w:hAnsi="Times New Roman" w:cs="Times New Roman"/>
          <w:sz w:val="24"/>
          <w:szCs w:val="24"/>
        </w:rPr>
        <w:t>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90E1A" w:rsidRPr="006D3F67" w:rsidRDefault="00290E1A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290E1A" w:rsidRPr="006D3F67" w:rsidRDefault="00290E1A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290E1A" w:rsidRPr="006D3F67" w:rsidRDefault="00290E1A" w:rsidP="005C5FD5">
      <w:pPr>
        <w:spacing w:line="276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290E1A" w:rsidRPr="006D3F67" w:rsidRDefault="00290E1A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6D3F67" w:rsidRDefault="00290E1A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6D3F67" w:rsidRDefault="00290E1A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90E1A" w:rsidRPr="006D3F67" w:rsidRDefault="00290E1A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290E1A" w:rsidRDefault="00290E1A" w:rsidP="00286194">
      <w:pPr>
        <w:spacing w:line="276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>А. М. Кусков</w:t>
      </w:r>
    </w:p>
    <w:p w:rsidR="00290E1A" w:rsidRPr="00D52F09" w:rsidRDefault="00290E1A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D52F09" w:rsidRDefault="00290E1A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EE7429" w:rsidRDefault="00290E1A" w:rsidP="00EE742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E1A" w:rsidRPr="006D3F67" w:rsidRDefault="00290E1A" w:rsidP="008E44CE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0E1A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E1A" w:rsidRDefault="00290E1A" w:rsidP="00D163FE">
      <w:pPr>
        <w:spacing w:line="240" w:lineRule="auto"/>
      </w:pPr>
      <w:r>
        <w:separator/>
      </w:r>
    </w:p>
  </w:endnote>
  <w:endnote w:type="continuationSeparator" w:id="1">
    <w:p w:rsidR="00290E1A" w:rsidRDefault="00290E1A" w:rsidP="00D16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E1A" w:rsidRDefault="00290E1A" w:rsidP="00D163FE">
      <w:pPr>
        <w:spacing w:line="240" w:lineRule="auto"/>
      </w:pPr>
      <w:r>
        <w:separator/>
      </w:r>
    </w:p>
  </w:footnote>
  <w:footnote w:type="continuationSeparator" w:id="1">
    <w:p w:rsidR="00290E1A" w:rsidRDefault="00290E1A" w:rsidP="00D163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16D2D"/>
    <w:rsid w:val="00114007"/>
    <w:rsid w:val="001163DA"/>
    <w:rsid w:val="00157CAD"/>
    <w:rsid w:val="001B20F2"/>
    <w:rsid w:val="001D0D70"/>
    <w:rsid w:val="002479FC"/>
    <w:rsid w:val="002638BC"/>
    <w:rsid w:val="00286194"/>
    <w:rsid w:val="00290E1A"/>
    <w:rsid w:val="00312C74"/>
    <w:rsid w:val="00366B2C"/>
    <w:rsid w:val="00367983"/>
    <w:rsid w:val="00381279"/>
    <w:rsid w:val="003850CA"/>
    <w:rsid w:val="00385E75"/>
    <w:rsid w:val="00497B79"/>
    <w:rsid w:val="004B4294"/>
    <w:rsid w:val="004C1F11"/>
    <w:rsid w:val="004F6F85"/>
    <w:rsid w:val="00553E71"/>
    <w:rsid w:val="005764F5"/>
    <w:rsid w:val="005B5DD4"/>
    <w:rsid w:val="005C5FD5"/>
    <w:rsid w:val="0061707D"/>
    <w:rsid w:val="0063682A"/>
    <w:rsid w:val="00646847"/>
    <w:rsid w:val="0066230F"/>
    <w:rsid w:val="006D3F67"/>
    <w:rsid w:val="006D46D4"/>
    <w:rsid w:val="00701E7A"/>
    <w:rsid w:val="00760ED7"/>
    <w:rsid w:val="00780D0C"/>
    <w:rsid w:val="007B3733"/>
    <w:rsid w:val="007C26FD"/>
    <w:rsid w:val="007C6D17"/>
    <w:rsid w:val="007F5E1D"/>
    <w:rsid w:val="00813789"/>
    <w:rsid w:val="00822370"/>
    <w:rsid w:val="0082568E"/>
    <w:rsid w:val="00866AC8"/>
    <w:rsid w:val="0088280E"/>
    <w:rsid w:val="008A2AC8"/>
    <w:rsid w:val="008E44CE"/>
    <w:rsid w:val="008F7BC3"/>
    <w:rsid w:val="009108BA"/>
    <w:rsid w:val="00922715"/>
    <w:rsid w:val="0095302F"/>
    <w:rsid w:val="00960192"/>
    <w:rsid w:val="00970B84"/>
    <w:rsid w:val="0098541E"/>
    <w:rsid w:val="009B3127"/>
    <w:rsid w:val="00A00B14"/>
    <w:rsid w:val="00A012EB"/>
    <w:rsid w:val="00A51953"/>
    <w:rsid w:val="00A928EC"/>
    <w:rsid w:val="00AC2F87"/>
    <w:rsid w:val="00B36482"/>
    <w:rsid w:val="00B55EFB"/>
    <w:rsid w:val="00B94FAB"/>
    <w:rsid w:val="00BA394D"/>
    <w:rsid w:val="00BF21FE"/>
    <w:rsid w:val="00BF5B06"/>
    <w:rsid w:val="00C40187"/>
    <w:rsid w:val="00CA0300"/>
    <w:rsid w:val="00CC5DAD"/>
    <w:rsid w:val="00CF01FB"/>
    <w:rsid w:val="00CF0A78"/>
    <w:rsid w:val="00D1265F"/>
    <w:rsid w:val="00D163FE"/>
    <w:rsid w:val="00D2738D"/>
    <w:rsid w:val="00D41DB9"/>
    <w:rsid w:val="00D52F09"/>
    <w:rsid w:val="00D6680A"/>
    <w:rsid w:val="00DB317E"/>
    <w:rsid w:val="00DD6E08"/>
    <w:rsid w:val="00E17664"/>
    <w:rsid w:val="00E20BBC"/>
    <w:rsid w:val="00E44255"/>
    <w:rsid w:val="00E53028"/>
    <w:rsid w:val="00E9264A"/>
    <w:rsid w:val="00EA25B5"/>
    <w:rsid w:val="00EA5FE5"/>
    <w:rsid w:val="00EE3715"/>
    <w:rsid w:val="00EE7429"/>
    <w:rsid w:val="00F405DD"/>
    <w:rsid w:val="00F47F1E"/>
    <w:rsid w:val="00FA2A45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163FE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163FE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363</Words>
  <Characters>2075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11</cp:revision>
  <cp:lastPrinted>2023-11-14T12:44:00Z</cp:lastPrinted>
  <dcterms:created xsi:type="dcterms:W3CDTF">2023-10-24T07:05:00Z</dcterms:created>
  <dcterms:modified xsi:type="dcterms:W3CDTF">2023-12-11T15:10:00Z</dcterms:modified>
</cp:coreProperties>
</file>